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D4A0A" w14:textId="5716F2C4" w:rsidR="00B83F69" w:rsidRDefault="00B83F69" w:rsidP="00B83F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WARDE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(fl.1406)</w:t>
      </w:r>
    </w:p>
    <w:p w14:paraId="379E2CC9" w14:textId="77777777" w:rsidR="00B83F69" w:rsidRDefault="00B83F69" w:rsidP="00B83F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28FBFA" w14:textId="77777777" w:rsidR="00B83F69" w:rsidRDefault="00B83F69" w:rsidP="00B83F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57814F" w14:textId="77777777" w:rsidR="00B83F69" w:rsidRDefault="00B83F69" w:rsidP="00B83F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Sep.1406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Northampton into lands</w:t>
      </w:r>
    </w:p>
    <w:p w14:paraId="35088539" w14:textId="77777777" w:rsidR="00B83F69" w:rsidRDefault="00B83F69" w:rsidP="00B83F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Estbury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22EBA729" w14:textId="77777777" w:rsidR="00B83F69" w:rsidRDefault="00B83F69" w:rsidP="00B83F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19-38)</w:t>
      </w:r>
    </w:p>
    <w:p w14:paraId="4578A65D" w14:textId="77777777" w:rsidR="00B83F69" w:rsidRDefault="00B83F69" w:rsidP="00B83F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9308CA" w14:textId="77777777" w:rsidR="00B83F69" w:rsidRDefault="00B83F69" w:rsidP="00B83F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C50067" w14:textId="77777777" w:rsidR="00B83F69" w:rsidRPr="00256127" w:rsidRDefault="00B83F69" w:rsidP="00B83F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April 2021</w:t>
      </w:r>
    </w:p>
    <w:p w14:paraId="4D04850A" w14:textId="17AD5326" w:rsidR="00BA00AB" w:rsidRPr="00B83F6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B83F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A6B4B" w14:textId="77777777" w:rsidR="00B83F69" w:rsidRDefault="00B83F69" w:rsidP="009139A6">
      <w:r>
        <w:separator/>
      </w:r>
    </w:p>
  </w:endnote>
  <w:endnote w:type="continuationSeparator" w:id="0">
    <w:p w14:paraId="16FBF62F" w14:textId="77777777" w:rsidR="00B83F69" w:rsidRDefault="00B83F6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A384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F9B2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2192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0A693" w14:textId="77777777" w:rsidR="00B83F69" w:rsidRDefault="00B83F69" w:rsidP="009139A6">
      <w:r>
        <w:separator/>
      </w:r>
    </w:p>
  </w:footnote>
  <w:footnote w:type="continuationSeparator" w:id="0">
    <w:p w14:paraId="0C1F3891" w14:textId="77777777" w:rsidR="00B83F69" w:rsidRDefault="00B83F6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B38D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5ABE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E167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F69"/>
    <w:rsid w:val="000666E0"/>
    <w:rsid w:val="002510B7"/>
    <w:rsid w:val="005C130B"/>
    <w:rsid w:val="00826F5C"/>
    <w:rsid w:val="009139A6"/>
    <w:rsid w:val="009448BB"/>
    <w:rsid w:val="00A3176C"/>
    <w:rsid w:val="00AE65F8"/>
    <w:rsid w:val="00B83F69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859CD4"/>
  <w15:chartTrackingRefBased/>
  <w15:docId w15:val="{8058DB94-FE30-40C3-BC77-9CE7662CC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2021-04-19T18:33:00Z</dcterms:created>
  <dcterms:modified xsi:type="dcterms:W3CDTF">2021-04-19T18:34:00Z</dcterms:modified>
</cp:coreProperties>
</file>